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3490" w14:textId="345D3EBD" w:rsidR="00BA00AB" w:rsidRDefault="00422E1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Stephen PLUMER</w:t>
      </w:r>
      <w:r>
        <w:rPr>
          <w:rFonts w:cs="Times New Roman"/>
          <w:szCs w:val="24"/>
        </w:rPr>
        <w:t xml:space="preserve">       (fl.1456-7)</w:t>
      </w:r>
    </w:p>
    <w:p w14:paraId="783CAC5A" w14:textId="6A551372" w:rsidR="00422E15" w:rsidRDefault="00422E1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5CD7D9C6" w14:textId="5FCA6735" w:rsidR="00422E15" w:rsidRDefault="00422E15" w:rsidP="009139A6">
      <w:pPr>
        <w:pStyle w:val="NoSpacing"/>
        <w:rPr>
          <w:rFonts w:cs="Times New Roman"/>
          <w:szCs w:val="24"/>
        </w:rPr>
      </w:pPr>
    </w:p>
    <w:p w14:paraId="72E633C4" w14:textId="045CEC67" w:rsidR="00422E15" w:rsidRDefault="00422E15" w:rsidP="009139A6">
      <w:pPr>
        <w:pStyle w:val="NoSpacing"/>
        <w:rPr>
          <w:rFonts w:cs="Times New Roman"/>
          <w:szCs w:val="24"/>
        </w:rPr>
      </w:pPr>
    </w:p>
    <w:p w14:paraId="7BE5EB2E" w14:textId="56CC7B90" w:rsidR="00422E15" w:rsidRDefault="00422E15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1456-7</w:t>
      </w:r>
      <w:r>
        <w:rPr>
          <w:rFonts w:cs="Times New Roman"/>
          <w:szCs w:val="24"/>
        </w:rPr>
        <w:tab/>
        <w:t>He had entered the Cutlers’ Company by this time.</w:t>
      </w:r>
    </w:p>
    <w:p w14:paraId="26E65C22" w14:textId="05120DDA" w:rsidR="00422E15" w:rsidRDefault="00422E15" w:rsidP="00422E15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>
        <w:rPr>
          <w:rFonts w:eastAsia="Times New Roman" w:cs="Times New Roman"/>
          <w:szCs w:val="24"/>
        </w:rPr>
        <w:t>vol.I</w:t>
      </w:r>
      <w:proofErr w:type="spellEnd"/>
      <w:r>
        <w:rPr>
          <w:rFonts w:eastAsia="Times New Roman" w:cs="Times New Roman"/>
          <w:szCs w:val="24"/>
        </w:rPr>
        <w:t xml:space="preserve"> published by the Cutlers’ Company 1916 p.358)</w:t>
      </w:r>
    </w:p>
    <w:p w14:paraId="3B2992D3" w14:textId="77777777" w:rsidR="00A41677" w:rsidRDefault="00A41677" w:rsidP="00A4167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1462-3</w:t>
      </w:r>
      <w:r>
        <w:rPr>
          <w:rFonts w:cs="Times New Roman"/>
          <w:szCs w:val="24"/>
        </w:rPr>
        <w:tab/>
        <w:t xml:space="preserve">He had an apprentice, called Thomas </w:t>
      </w:r>
      <w:proofErr w:type="spellStart"/>
      <w:r>
        <w:rPr>
          <w:rFonts w:cs="Times New Roman"/>
          <w:szCs w:val="24"/>
        </w:rPr>
        <w:t>Heley</w:t>
      </w:r>
      <w:proofErr w:type="spellEnd"/>
      <w:r>
        <w:rPr>
          <w:rFonts w:cs="Times New Roman"/>
          <w:szCs w:val="24"/>
        </w:rPr>
        <w:t>(q.v.).</w:t>
      </w:r>
    </w:p>
    <w:p w14:paraId="44F28796" w14:textId="77777777" w:rsidR="00A41677" w:rsidRDefault="00A41677" w:rsidP="00A41677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(“History of the Cutlers’ Company of London and of the Minor Cutlery Crafts, With Biographical Notices of Early London Cutlers” by Charles Welch </w:t>
      </w:r>
      <w:proofErr w:type="spellStart"/>
      <w:r>
        <w:rPr>
          <w:rFonts w:eastAsia="Times New Roman" w:cs="Times New Roman"/>
          <w:szCs w:val="24"/>
        </w:rPr>
        <w:t>vol.I</w:t>
      </w:r>
      <w:proofErr w:type="spellEnd"/>
      <w:r>
        <w:rPr>
          <w:rFonts w:eastAsia="Times New Roman" w:cs="Times New Roman"/>
          <w:szCs w:val="24"/>
        </w:rPr>
        <w:t xml:space="preserve"> published by the Cutlers’ Company 1916 p.360)</w:t>
      </w:r>
    </w:p>
    <w:p w14:paraId="20AA2A68" w14:textId="77777777" w:rsidR="00A41677" w:rsidRDefault="00A41677" w:rsidP="00A41677">
      <w:pPr>
        <w:pStyle w:val="NoSpacing"/>
        <w:rPr>
          <w:rFonts w:eastAsia="Times New Roman" w:cs="Times New Roman"/>
          <w:szCs w:val="24"/>
        </w:rPr>
      </w:pPr>
    </w:p>
    <w:p w14:paraId="0F58416F" w14:textId="38D1B95C" w:rsidR="00422E15" w:rsidRDefault="00422E15" w:rsidP="00422E15">
      <w:pPr>
        <w:pStyle w:val="NoSpacing"/>
        <w:rPr>
          <w:rFonts w:eastAsia="Times New Roman" w:cs="Times New Roman"/>
          <w:szCs w:val="24"/>
        </w:rPr>
      </w:pPr>
    </w:p>
    <w:p w14:paraId="60C0D0C4" w14:textId="6015E0F1" w:rsidR="00A741BD" w:rsidRDefault="00A741BD" w:rsidP="00422E15">
      <w:pPr>
        <w:pStyle w:val="NoSpacing"/>
        <w:rPr>
          <w:rFonts w:eastAsia="Times New Roman" w:cs="Times New Roman"/>
          <w:szCs w:val="24"/>
        </w:rPr>
      </w:pPr>
    </w:p>
    <w:p w14:paraId="4263736A" w14:textId="0110F219" w:rsidR="00A741BD" w:rsidRDefault="00A741BD" w:rsidP="00422E15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 February 2023</w:t>
      </w:r>
    </w:p>
    <w:p w14:paraId="7DAD2D2F" w14:textId="6E695605" w:rsidR="00422E15" w:rsidRPr="00422E15" w:rsidRDefault="00422E15" w:rsidP="009139A6">
      <w:pPr>
        <w:pStyle w:val="NoSpacing"/>
        <w:rPr>
          <w:rFonts w:cs="Times New Roman"/>
          <w:szCs w:val="24"/>
        </w:rPr>
      </w:pPr>
    </w:p>
    <w:sectPr w:rsidR="00422E15" w:rsidRPr="00422E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17C01A" w14:textId="77777777" w:rsidR="00422E15" w:rsidRDefault="00422E15" w:rsidP="009139A6">
      <w:r>
        <w:separator/>
      </w:r>
    </w:p>
  </w:endnote>
  <w:endnote w:type="continuationSeparator" w:id="0">
    <w:p w14:paraId="5E4B3E78" w14:textId="77777777" w:rsidR="00422E15" w:rsidRDefault="00422E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A8A7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057BD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3B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64D95" w14:textId="77777777" w:rsidR="00422E15" w:rsidRDefault="00422E15" w:rsidP="009139A6">
      <w:r>
        <w:separator/>
      </w:r>
    </w:p>
  </w:footnote>
  <w:footnote w:type="continuationSeparator" w:id="0">
    <w:p w14:paraId="77439D29" w14:textId="77777777" w:rsidR="00422E15" w:rsidRDefault="00422E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526B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DA6E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BB83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E15"/>
    <w:rsid w:val="000666E0"/>
    <w:rsid w:val="002510B7"/>
    <w:rsid w:val="00422E15"/>
    <w:rsid w:val="005C130B"/>
    <w:rsid w:val="00826F5C"/>
    <w:rsid w:val="009139A6"/>
    <w:rsid w:val="009448BB"/>
    <w:rsid w:val="00947624"/>
    <w:rsid w:val="00A3176C"/>
    <w:rsid w:val="00A41677"/>
    <w:rsid w:val="00A741B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9A51D"/>
  <w15:chartTrackingRefBased/>
  <w15:docId w15:val="{95281487-8F31-41F3-B290-59483355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15</TotalTime>
  <Pages>1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2023-02-02T09:08:00Z</dcterms:created>
  <dcterms:modified xsi:type="dcterms:W3CDTF">2023-02-05T16:39:00Z</dcterms:modified>
</cp:coreProperties>
</file>